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</w:t>
      </w:r>
      <w:r w:rsidR="00661D25" w:rsidRPr="00661D25">
        <w:rPr>
          <w:rFonts w:ascii="Corbel" w:hAnsi="Corbel"/>
          <w:i/>
          <w:smallCaps/>
          <w:sz w:val="24"/>
          <w:szCs w:val="24"/>
        </w:rPr>
        <w:t xml:space="preserve"> </w:t>
      </w:r>
      <w:r w:rsidR="00661D25">
        <w:rPr>
          <w:rFonts w:ascii="Corbel" w:hAnsi="Corbel"/>
          <w:i/>
          <w:smallCaps/>
          <w:sz w:val="24"/>
          <w:szCs w:val="24"/>
        </w:rPr>
        <w:t>2022-2027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81978">
        <w:rPr>
          <w:rFonts w:ascii="Corbel" w:hAnsi="Corbel"/>
          <w:sz w:val="20"/>
          <w:szCs w:val="20"/>
        </w:rPr>
        <w:t>202</w:t>
      </w:r>
      <w:r w:rsidR="00661D25">
        <w:rPr>
          <w:rFonts w:ascii="Corbel" w:hAnsi="Corbel"/>
          <w:sz w:val="20"/>
          <w:szCs w:val="20"/>
        </w:rPr>
        <w:t>2</w:t>
      </w:r>
      <w:r w:rsidR="00C81978">
        <w:rPr>
          <w:rFonts w:ascii="Corbel" w:hAnsi="Corbel"/>
          <w:sz w:val="20"/>
          <w:szCs w:val="20"/>
        </w:rPr>
        <w:t>-202</w:t>
      </w:r>
      <w:r w:rsidR="00661D25">
        <w:rPr>
          <w:rFonts w:ascii="Corbel" w:hAnsi="Corbel"/>
          <w:sz w:val="20"/>
          <w:szCs w:val="20"/>
        </w:rPr>
        <w:t>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819F9" w:rsidP="00124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24C8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F05B52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6A2A2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2A390A">
            <w:pPr>
              <w:pStyle w:val="Odpowiedzi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proofErr w:type="spellStart"/>
            <w:r w:rsidR="005172E7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="005172E7">
              <w:rPr>
                <w:rFonts w:ascii="Corbel" w:hAnsi="Corbel"/>
                <w:b w:val="0"/>
                <w:sz w:val="24"/>
                <w:szCs w:val="24"/>
              </w:rPr>
              <w:t xml:space="preserve"> - 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2A390A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DD2D80" w:rsidRDefault="004933A5" w:rsidP="00DD2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2D80">
              <w:rPr>
                <w:rFonts w:ascii="Corbel" w:hAnsi="Corbel"/>
                <w:b w:val="0"/>
                <w:sz w:val="24"/>
                <w:szCs w:val="24"/>
              </w:rPr>
              <w:t>dr hab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Edmund </w:t>
            </w:r>
            <w:proofErr w:type="spellStart"/>
            <w:r w:rsidRPr="00DD2D80"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D2D8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prof. UR  </w:t>
            </w:r>
          </w:p>
        </w:tc>
      </w:tr>
      <w:tr w:rsidR="004933A5" w:rsidRPr="00F05B52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933A5" w:rsidRPr="00F05B52" w:rsidRDefault="004933A5" w:rsidP="006A2A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771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E22C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>:</w:t>
      </w:r>
    </w:p>
    <w:p w:rsidR="009C54AE" w:rsidRDefault="00C5311D" w:rsidP="001E22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E22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2A390A">
        <w:trPr>
          <w:trHeight w:val="887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2A390A" w:rsidRDefault="00F30869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edukacyjnej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937B8D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B43D55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7F668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30CE" w:rsidRPr="009C54AE" w:rsidTr="002A390A">
        <w:tc>
          <w:tcPr>
            <w:tcW w:w="1679" w:type="dxa"/>
          </w:tcPr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2A390A" w:rsidRDefault="002530CE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2A390A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="002C4844" w:rsidRPr="002A390A" w:rsidRDefault="002C48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2A390A">
        <w:tc>
          <w:tcPr>
            <w:tcW w:w="1679" w:type="dxa"/>
          </w:tcPr>
          <w:p w:rsidR="00F0006B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humanizmu i jej polscy przedstawiciele: Szymon Marycjusz, Sebastian Petrycy, Andrzej Frycz Modrzewski, Erazm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Gliczner</w:t>
            </w:r>
            <w:proofErr w:type="spellEnd"/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Główne nurty pedagogiki nowożytnej. Poglądy pedagogiczne Jana Amosa Komeńskiego. Znaczenie myśli Johna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E.Key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Parkhurst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                 O.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Decroly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 ,  M. Montessori,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Rowid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A390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A390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2A390A" w:rsidRDefault="00100244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100244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048A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(przygotowanie do zajęć,</w:t>
            </w:r>
            <w:r w:rsidR="001E22C2">
              <w:rPr>
                <w:rFonts w:ascii="Corbel" w:hAnsi="Corbel"/>
                <w:sz w:val="24"/>
                <w:szCs w:val="24"/>
              </w:rPr>
              <w:t xml:space="preserve"> kolokwium,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17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1.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Jaeger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proofErr w:type="spellStart"/>
                  <w:r w:rsidRPr="00062C02"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 w:rsidRPr="00062C02"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Draus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 w:rsidRPr="00062C02"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 w:rsidRPr="00062C02"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062C02" w:rsidRPr="00062C02" w:rsidRDefault="002A1E39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6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2A1E39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615198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8. Możdżeń S., </w:t>
                  </w:r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</w:t>
                  </w:r>
                  <w:proofErr w:type="spellStart"/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t.I,II,III</w:t>
                  </w:r>
                  <w:proofErr w:type="spellEnd"/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</w:t>
            </w:r>
            <w:proofErr w:type="spellStart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proofErr w:type="spellStart"/>
            <w:r w:rsidRPr="002A1E39">
              <w:rPr>
                <w:sz w:val="24"/>
                <w:szCs w:val="24"/>
              </w:rPr>
              <w:t>Juśko</w:t>
            </w:r>
            <w:proofErr w:type="spellEnd"/>
            <w:r w:rsidRPr="002A1E39">
              <w:rPr>
                <w:sz w:val="24"/>
                <w:szCs w:val="24"/>
              </w:rPr>
              <w:t xml:space="preserve">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E04" w:rsidRDefault="00F06E04" w:rsidP="00C16ABF">
      <w:pPr>
        <w:spacing w:after="0" w:line="240" w:lineRule="auto"/>
      </w:pPr>
      <w:r>
        <w:separator/>
      </w:r>
    </w:p>
  </w:endnote>
  <w:endnote w:type="continuationSeparator" w:id="0">
    <w:p w:rsidR="00F06E04" w:rsidRDefault="00F06E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ED27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D8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E04" w:rsidRDefault="00F06E04" w:rsidP="00C16ABF">
      <w:pPr>
        <w:spacing w:after="0" w:line="240" w:lineRule="auto"/>
      </w:pPr>
      <w:r>
        <w:separator/>
      </w:r>
    </w:p>
  </w:footnote>
  <w:footnote w:type="continuationSeparator" w:id="0">
    <w:p w:rsidR="00F06E04" w:rsidRDefault="00F06E04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244"/>
    <w:rsid w:val="00124BFF"/>
    <w:rsid w:val="00124C8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AE"/>
    <w:rsid w:val="001A70D2"/>
    <w:rsid w:val="001C0A88"/>
    <w:rsid w:val="001D657B"/>
    <w:rsid w:val="001D7B54"/>
    <w:rsid w:val="001E0209"/>
    <w:rsid w:val="001E22C2"/>
    <w:rsid w:val="001F2CA2"/>
    <w:rsid w:val="002144C0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390A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F1551"/>
    <w:rsid w:val="004F549C"/>
    <w:rsid w:val="004F55A3"/>
    <w:rsid w:val="004F58CE"/>
    <w:rsid w:val="0050496F"/>
    <w:rsid w:val="00513B6F"/>
    <w:rsid w:val="005172E7"/>
    <w:rsid w:val="00517C63"/>
    <w:rsid w:val="00526C94"/>
    <w:rsid w:val="005363C4"/>
    <w:rsid w:val="00536BDE"/>
    <w:rsid w:val="00543ACC"/>
    <w:rsid w:val="00553064"/>
    <w:rsid w:val="00564BBF"/>
    <w:rsid w:val="0056696D"/>
    <w:rsid w:val="00573EF9"/>
    <w:rsid w:val="00580482"/>
    <w:rsid w:val="0058503C"/>
    <w:rsid w:val="005910F9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1D25"/>
    <w:rsid w:val="006620D9"/>
    <w:rsid w:val="00671958"/>
    <w:rsid w:val="006721BB"/>
    <w:rsid w:val="00675843"/>
    <w:rsid w:val="00693C5A"/>
    <w:rsid w:val="00696477"/>
    <w:rsid w:val="006A2A2A"/>
    <w:rsid w:val="006C20D0"/>
    <w:rsid w:val="006D050F"/>
    <w:rsid w:val="006D6139"/>
    <w:rsid w:val="006E5D65"/>
    <w:rsid w:val="006E740E"/>
    <w:rsid w:val="006F1282"/>
    <w:rsid w:val="006F1FBC"/>
    <w:rsid w:val="006F31E2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3BC"/>
    <w:rsid w:val="007F668A"/>
    <w:rsid w:val="00807AFE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114CA"/>
    <w:rsid w:val="00916188"/>
    <w:rsid w:val="00923D7D"/>
    <w:rsid w:val="00937B8D"/>
    <w:rsid w:val="00947C80"/>
    <w:rsid w:val="009508DF"/>
    <w:rsid w:val="00950DAC"/>
    <w:rsid w:val="00954A07"/>
    <w:rsid w:val="009831F9"/>
    <w:rsid w:val="00997F14"/>
    <w:rsid w:val="009A78D9"/>
    <w:rsid w:val="009C1331"/>
    <w:rsid w:val="009C3E31"/>
    <w:rsid w:val="009C54AE"/>
    <w:rsid w:val="009C788E"/>
    <w:rsid w:val="009D783C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77144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ABF"/>
    <w:rsid w:val="00C170AE"/>
    <w:rsid w:val="00C256E7"/>
    <w:rsid w:val="00C26CB7"/>
    <w:rsid w:val="00C324C1"/>
    <w:rsid w:val="00C36992"/>
    <w:rsid w:val="00C5311D"/>
    <w:rsid w:val="00C56036"/>
    <w:rsid w:val="00C61DC5"/>
    <w:rsid w:val="00C67E92"/>
    <w:rsid w:val="00C70A26"/>
    <w:rsid w:val="00C766DF"/>
    <w:rsid w:val="00C81978"/>
    <w:rsid w:val="00C94B98"/>
    <w:rsid w:val="00CA2B96"/>
    <w:rsid w:val="00CA5089"/>
    <w:rsid w:val="00CB42CB"/>
    <w:rsid w:val="00CD395D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52B2"/>
    <w:rsid w:val="00D608D1"/>
    <w:rsid w:val="00D74119"/>
    <w:rsid w:val="00D8075B"/>
    <w:rsid w:val="00D8678B"/>
    <w:rsid w:val="00DA2114"/>
    <w:rsid w:val="00DD106A"/>
    <w:rsid w:val="00DD2D80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51E44"/>
    <w:rsid w:val="00E63348"/>
    <w:rsid w:val="00E77E88"/>
    <w:rsid w:val="00E8107D"/>
    <w:rsid w:val="00E83520"/>
    <w:rsid w:val="00E960BB"/>
    <w:rsid w:val="00EA2074"/>
    <w:rsid w:val="00EA4832"/>
    <w:rsid w:val="00EA4E9D"/>
    <w:rsid w:val="00EC4899"/>
    <w:rsid w:val="00ED03AB"/>
    <w:rsid w:val="00ED27E8"/>
    <w:rsid w:val="00ED32D2"/>
    <w:rsid w:val="00EE32DE"/>
    <w:rsid w:val="00EE5457"/>
    <w:rsid w:val="00F0006B"/>
    <w:rsid w:val="00F05B52"/>
    <w:rsid w:val="00F06E04"/>
    <w:rsid w:val="00F070AB"/>
    <w:rsid w:val="00F13A58"/>
    <w:rsid w:val="00F17567"/>
    <w:rsid w:val="00F27A7B"/>
    <w:rsid w:val="00F30869"/>
    <w:rsid w:val="00F3158D"/>
    <w:rsid w:val="00F43496"/>
    <w:rsid w:val="00F526AF"/>
    <w:rsid w:val="00F617C3"/>
    <w:rsid w:val="00F7066B"/>
    <w:rsid w:val="00F83B28"/>
    <w:rsid w:val="00F959E4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D953"/>
  <w15:docId w15:val="{5109EDF7-6C25-48B3-B0E9-777709CA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DBC316-2D57-417E-8DB8-03353CF53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FD4331-4D0F-4E01-B990-01F441586B91}"/>
</file>

<file path=customXml/itemProps3.xml><?xml version="1.0" encoding="utf-8"?>
<ds:datastoreItem xmlns:ds="http://schemas.openxmlformats.org/officeDocument/2006/customXml" ds:itemID="{01636AE2-1454-438E-AEC1-B0DDF0EBD831}"/>
</file>

<file path=customXml/itemProps4.xml><?xml version="1.0" encoding="utf-8"?>
<ds:datastoreItem xmlns:ds="http://schemas.openxmlformats.org/officeDocument/2006/customXml" ds:itemID="{2D929A6E-6E58-4230-956B-E39A511637BD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1344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8</cp:revision>
  <cp:lastPrinted>2020-10-16T07:58:00Z</cp:lastPrinted>
  <dcterms:created xsi:type="dcterms:W3CDTF">2020-10-16T07:59:00Z</dcterms:created>
  <dcterms:modified xsi:type="dcterms:W3CDTF">2022-03-11T12:28:00Z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